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C6AE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B834E4" w:rsidRDefault="002F054A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B834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834E4" w:rsidRPr="000E29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B834E4" w:rsidRDefault="00B834E4" w:rsidP="00B834E4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B834E4" w:rsidRDefault="00B834E4" w:rsidP="00B834E4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453A01" w:rsidRPr="00B834E4" w:rsidRDefault="00B834E4" w:rsidP="00B834E4">
            <w:pPr>
              <w:tabs>
                <w:tab w:val="left" w:pos="1767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B834E4" w:rsidRDefault="002F054A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834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0 2039 5552</w:t>
            </w:r>
          </w:p>
          <w:p w:rsidR="00B834E4" w:rsidRDefault="00B834E4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0 2039 5545</w:t>
            </w:r>
          </w:p>
          <w:p w:rsidR="00B834E4" w:rsidRDefault="00B834E4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0 2035 5538</w:t>
            </w:r>
          </w:p>
          <w:p w:rsidR="00453A01" w:rsidRPr="00B834E4" w:rsidRDefault="00B834E4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0 2039 5541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B834E4" w:rsidRDefault="002F054A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834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834E4" w:rsidRPr="000A77A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 ศรีนวล</w:t>
            </w:r>
          </w:p>
          <w:p w:rsidR="00B834E4" w:rsidRDefault="00B834E4" w:rsidP="00B834E4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นายไพศาล  แสนยศบุญเรือง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B834E4" w:rsidRDefault="00B834E4" w:rsidP="00B834E4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นายธนกร  กลีบขจร</w:t>
            </w:r>
          </w:p>
          <w:p w:rsidR="00B834E4" w:rsidRDefault="00B834E4" w:rsidP="00B834E4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นางสาวเบญญาภา  วศินวรกุล</w:t>
            </w:r>
          </w:p>
          <w:p w:rsidR="00B834E4" w:rsidRDefault="00B834E4" w:rsidP="00B834E4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นางสาวประภารัช  ทิพย์สงเคราะห์</w:t>
            </w:r>
          </w:p>
          <w:p w:rsidR="006C7B37" w:rsidRPr="00B834E4" w:rsidRDefault="00B834E4" w:rsidP="00B834E4">
            <w:pPr>
              <w:tabs>
                <w:tab w:val="left" w:pos="1342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686" w:type="dxa"/>
            <w:tcBorders>
              <w:left w:val="nil"/>
            </w:tcBorders>
          </w:tcPr>
          <w:p w:rsidR="00B834E4" w:rsidRDefault="00D849B7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834E4" w:rsidRPr="000A77A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0 2039 5554</w:t>
            </w:r>
          </w:p>
          <w:p w:rsidR="00B834E4" w:rsidRDefault="00B834E4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0 2039 5549</w:t>
            </w:r>
          </w:p>
          <w:p w:rsidR="00B834E4" w:rsidRDefault="00B834E4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0 2039 5539</w:t>
            </w:r>
          </w:p>
          <w:p w:rsidR="00B834E4" w:rsidRDefault="00B834E4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0 2039 5544</w:t>
            </w:r>
          </w:p>
          <w:p w:rsidR="00B834E4" w:rsidRDefault="00B834E4" w:rsidP="00B834E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0 2039 5547</w:t>
            </w:r>
          </w:p>
          <w:p w:rsidR="006C7B37" w:rsidRPr="00B834E4" w:rsidRDefault="00B834E4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636CC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0 2039 5535</w:t>
            </w:r>
          </w:p>
        </w:tc>
      </w:tr>
      <w:tr w:rsidR="002F054A" w:rsidRPr="003B7C5A" w:rsidTr="00DE69B4">
        <w:trPr>
          <w:gridAfter w:val="1"/>
          <w:wAfter w:w="6" w:type="dxa"/>
          <w:trHeight w:val="3336"/>
        </w:trPr>
        <w:tc>
          <w:tcPr>
            <w:tcW w:w="9379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sz w:val="18"/>
                <w:szCs w:val="18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09319F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9C2DFF" w:rsidRPr="00426899" w:rsidRDefault="009C2DFF" w:rsidP="009C2DFF">
            <w:pPr>
              <w:pStyle w:val="ListParagraph"/>
              <w:spacing w:line="360" w:lineRule="exact"/>
              <w:ind w:left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319F" w:rsidRPr="00426899" w:rsidRDefault="00DE69B4" w:rsidP="000931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09319F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C14C2" w:rsidRPr="001C4F37" w:rsidRDefault="0009319F" w:rsidP="006C14C2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9319F" w:rsidRPr="00426899" w:rsidRDefault="0009319F" w:rsidP="0009319F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661DCD" w:rsidRDefault="0009319F" w:rsidP="00C76802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85" w:hanging="342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="00C76802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09319F" w:rsidRPr="002C40A7" w:rsidRDefault="0009319F" w:rsidP="0009319F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Pr="0009319F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E69B4">
        <w:trPr>
          <w:gridAfter w:val="1"/>
          <w:wAfter w:w="6" w:type="dxa"/>
          <w:trHeight w:val="2242"/>
        </w:trPr>
        <w:tc>
          <w:tcPr>
            <w:tcW w:w="9379" w:type="dxa"/>
            <w:gridSpan w:val="3"/>
          </w:tcPr>
          <w:p w:rsidR="001C4F37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4032BC" w:rsidRPr="00AC4F8B" w:rsidRDefault="0009319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90B6C" w:rsidP="00E90B6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90B6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90B6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69B4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C2DFF" w:rsidRDefault="009C2DFF" w:rsidP="006302D5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2DFF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ได้ดำเนินการจัดประชุมคณะทำงานเพื่อมอบหมาย</w:t>
            </w:r>
            <w:r w:rsidR="008606F6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ให้แต่ละกลุ่มรับผิดชอบในแต่ละตัวชี้วัด</w:t>
            </w:r>
            <w:r w:rsidR="006578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9 เมษายน 2562</w:t>
            </w:r>
          </w:p>
        </w:tc>
      </w:tr>
      <w:tr w:rsidR="003B7C5A" w:rsidRPr="003B7C5A" w:rsidTr="00DE69B4">
        <w:trPr>
          <w:gridAfter w:val="1"/>
          <w:wAfter w:w="6" w:type="dxa"/>
          <w:trHeight w:val="841"/>
        </w:trPr>
        <w:tc>
          <w:tcPr>
            <w:tcW w:w="9379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E2D64" w:rsidP="004E2D6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3B7C5A" w:rsidRPr="003B7C5A" w:rsidTr="00DE69B4">
        <w:trPr>
          <w:gridAfter w:val="1"/>
          <w:wAfter w:w="6" w:type="dxa"/>
          <w:trHeight w:val="838"/>
        </w:trPr>
        <w:tc>
          <w:tcPr>
            <w:tcW w:w="9379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E2D64" w:rsidP="006302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2F054A" w:rsidRPr="003B7C5A" w:rsidTr="00DE69B4">
        <w:trPr>
          <w:gridAfter w:val="1"/>
          <w:wAfter w:w="6" w:type="dxa"/>
          <w:trHeight w:val="851"/>
        </w:trPr>
        <w:tc>
          <w:tcPr>
            <w:tcW w:w="9379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4E2D64" w:rsidP="006302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90D80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4FD" w:rsidRDefault="001A34FD">
      <w:r>
        <w:separator/>
      </w:r>
    </w:p>
  </w:endnote>
  <w:endnote w:type="continuationSeparator" w:id="0">
    <w:p w:rsidR="001A34FD" w:rsidRDefault="001A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4FD" w:rsidRDefault="001A34FD">
      <w:r>
        <w:separator/>
      </w:r>
    </w:p>
  </w:footnote>
  <w:footnote w:type="continuationSeparator" w:id="0">
    <w:p w:rsidR="001A34FD" w:rsidRDefault="001A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676F2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C14C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676F2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C14C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1pt;height:201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319F"/>
    <w:rsid w:val="000A3286"/>
    <w:rsid w:val="000A5220"/>
    <w:rsid w:val="000A7481"/>
    <w:rsid w:val="000B61D2"/>
    <w:rsid w:val="000C06DC"/>
    <w:rsid w:val="000C3FE0"/>
    <w:rsid w:val="000C6AE6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18D2"/>
    <w:rsid w:val="0018175B"/>
    <w:rsid w:val="00185E58"/>
    <w:rsid w:val="001A34FD"/>
    <w:rsid w:val="001B140F"/>
    <w:rsid w:val="001B5DAF"/>
    <w:rsid w:val="001B7B75"/>
    <w:rsid w:val="001C07B4"/>
    <w:rsid w:val="001C18FF"/>
    <w:rsid w:val="001C2A69"/>
    <w:rsid w:val="001C39D5"/>
    <w:rsid w:val="001C4F37"/>
    <w:rsid w:val="001D27CD"/>
    <w:rsid w:val="001D2FDE"/>
    <w:rsid w:val="001E3D89"/>
    <w:rsid w:val="00235C19"/>
    <w:rsid w:val="00240EE6"/>
    <w:rsid w:val="00251664"/>
    <w:rsid w:val="002632AB"/>
    <w:rsid w:val="00266EF2"/>
    <w:rsid w:val="00267AD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E2D64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02D5"/>
    <w:rsid w:val="00637718"/>
    <w:rsid w:val="00642568"/>
    <w:rsid w:val="00657837"/>
    <w:rsid w:val="00676F2F"/>
    <w:rsid w:val="00680208"/>
    <w:rsid w:val="00680463"/>
    <w:rsid w:val="00682347"/>
    <w:rsid w:val="00690952"/>
    <w:rsid w:val="00690D80"/>
    <w:rsid w:val="006C14C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633F"/>
    <w:rsid w:val="007A21D4"/>
    <w:rsid w:val="007A5E7D"/>
    <w:rsid w:val="007E6D75"/>
    <w:rsid w:val="007F194B"/>
    <w:rsid w:val="007F3961"/>
    <w:rsid w:val="007F7EA2"/>
    <w:rsid w:val="00802C6A"/>
    <w:rsid w:val="00813D3B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06F6"/>
    <w:rsid w:val="00870555"/>
    <w:rsid w:val="0087746A"/>
    <w:rsid w:val="008845E4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2DFF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607F"/>
    <w:rsid w:val="00B67D46"/>
    <w:rsid w:val="00B76FCB"/>
    <w:rsid w:val="00B834C3"/>
    <w:rsid w:val="00B834E4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76802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18A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90B6C"/>
    <w:rsid w:val="00EC4F92"/>
    <w:rsid w:val="00EF395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2123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4CAE6-813E-440E-A9A3-9EA786CF7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9</cp:revision>
  <cp:lastPrinted>2019-05-28T09:01:00Z</cp:lastPrinted>
  <dcterms:created xsi:type="dcterms:W3CDTF">2019-04-22T07:05:00Z</dcterms:created>
  <dcterms:modified xsi:type="dcterms:W3CDTF">2019-06-11T09:27:00Z</dcterms:modified>
</cp:coreProperties>
</file>